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1E897" w14:textId="3D23A0FB" w:rsidR="007650B2" w:rsidRPr="0096537C" w:rsidRDefault="00E76EC8" w:rsidP="00FE135A">
      <w:pPr>
        <w:rPr>
          <w:rFonts w:ascii="Corbel" w:hAnsi="Corbel"/>
          <w:b/>
          <w:color w:val="EE0000"/>
          <w:sz w:val="24"/>
          <w:szCs w:val="24"/>
        </w:rPr>
      </w:pPr>
      <w:bookmarkStart w:id="0" w:name="_Toc448087066"/>
      <w:bookmarkStart w:id="1" w:name="_Toc456699878"/>
      <w:r w:rsidRPr="00107DD1">
        <w:rPr>
          <w:rFonts w:ascii="Corbel" w:hAnsi="Corbel"/>
          <w:b/>
          <w:sz w:val="24"/>
          <w:szCs w:val="24"/>
        </w:rPr>
        <w:t>Bijlage</w:t>
      </w:r>
      <w:r w:rsidR="00EF5A28" w:rsidRPr="00107DD1">
        <w:rPr>
          <w:rFonts w:ascii="Corbel" w:hAnsi="Corbel"/>
          <w:b/>
          <w:sz w:val="24"/>
          <w:szCs w:val="24"/>
        </w:rPr>
        <w:t xml:space="preserve"> </w:t>
      </w:r>
      <w:r w:rsidR="002D69F5" w:rsidRPr="00107DD1">
        <w:rPr>
          <w:rFonts w:ascii="Corbel" w:hAnsi="Corbel"/>
          <w:b/>
          <w:sz w:val="24"/>
          <w:szCs w:val="24"/>
        </w:rPr>
        <w:t>B</w:t>
      </w:r>
      <w:r w:rsidRPr="00107DD1">
        <w:rPr>
          <w:rFonts w:ascii="Corbel" w:hAnsi="Corbel"/>
          <w:b/>
          <w:sz w:val="24"/>
          <w:szCs w:val="24"/>
        </w:rPr>
        <w:t xml:space="preserve"> Format kerncompetenties</w:t>
      </w:r>
      <w:bookmarkEnd w:id="0"/>
      <w:bookmarkEnd w:id="1"/>
    </w:p>
    <w:p w14:paraId="69949D74" w14:textId="77777777" w:rsidR="001E36FF" w:rsidRPr="00D51454" w:rsidRDefault="001E36FF" w:rsidP="007650B2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7650B2" w:rsidRPr="00CF3901" w14:paraId="07BE644E" w14:textId="77777777" w:rsidTr="001E36FF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7C713445" w14:textId="5057B31D" w:rsidR="00614410" w:rsidRPr="00614410" w:rsidRDefault="00125F21" w:rsidP="00A17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  <w:r w:rsidRPr="0061441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Kerncompetentie</w:t>
            </w:r>
            <w:r w:rsidR="008717DD" w:rsidRPr="0061441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1:</w:t>
            </w:r>
            <w:r w:rsidR="00614410" w:rsidRPr="00614410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="00821922">
              <w:rPr>
                <w:rFonts w:ascii="Corbel" w:hAnsi="Corbel"/>
                <w:i/>
                <w:iCs/>
                <w:sz w:val="16"/>
                <w:szCs w:val="16"/>
              </w:rPr>
              <w:t>Technische bekwaamheid als hoofdaannemer</w:t>
            </w:r>
          </w:p>
          <w:p w14:paraId="357940F9" w14:textId="42C0EDD7" w:rsidR="00D155E8" w:rsidRPr="005375DA" w:rsidRDefault="00614410" w:rsidP="00A17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  <w:r w:rsidRPr="00614410">
              <w:rPr>
                <w:rFonts w:ascii="Corbel" w:hAnsi="Corbel"/>
                <w:sz w:val="16"/>
                <w:szCs w:val="16"/>
              </w:rPr>
              <w:t xml:space="preserve">Inschrijver heeft in de afgelopen </w:t>
            </w:r>
            <w:r w:rsidR="00E67666">
              <w:rPr>
                <w:rFonts w:ascii="Corbel" w:hAnsi="Corbel"/>
                <w:sz w:val="16"/>
                <w:szCs w:val="16"/>
              </w:rPr>
              <w:t>60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maanden voor minimaal één referentie-opdracht met een minimum opdrachtwaarde van €1</w:t>
            </w:r>
            <w:r w:rsidR="00EF5A28">
              <w:rPr>
                <w:rFonts w:ascii="Corbel" w:hAnsi="Corbel"/>
                <w:sz w:val="16"/>
                <w:szCs w:val="16"/>
              </w:rPr>
              <w:t>5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0.000 </w:t>
            </w:r>
            <w:r w:rsidR="002018A4">
              <w:rPr>
                <w:rFonts w:ascii="Corbel" w:hAnsi="Corbel"/>
                <w:sz w:val="16"/>
                <w:szCs w:val="16"/>
              </w:rPr>
              <w:t>excl. BTW</w:t>
            </w:r>
            <w:r w:rsidR="00EF5A28">
              <w:rPr>
                <w:rFonts w:ascii="Corbel" w:hAnsi="Corbel"/>
                <w:sz w:val="16"/>
                <w:szCs w:val="16"/>
              </w:rPr>
              <w:t xml:space="preserve"> zelfstandig uitgevoerd en opgeleverd.</w:t>
            </w:r>
            <w:r w:rsidR="005375DA">
              <w:rPr>
                <w:rFonts w:ascii="Corbel" w:hAnsi="Corbel"/>
                <w:sz w:val="16"/>
                <w:szCs w:val="16"/>
              </w:rPr>
              <w:t xml:space="preserve"> Het betreft hier een multidisciplinair werk met </w:t>
            </w:r>
            <w:r w:rsidR="005375DA" w:rsidRPr="005375DA">
              <w:rPr>
                <w:rFonts w:ascii="Corbel" w:hAnsi="Corbel"/>
                <w:sz w:val="16"/>
                <w:szCs w:val="16"/>
              </w:rPr>
              <w:t>meerdere technische disciplines (WTB/ E(PA)) van een communaal werk (rioolgemaal)</w:t>
            </w:r>
            <w:r w:rsidR="00911E99">
              <w:rPr>
                <w:rFonts w:ascii="Corbel" w:hAnsi="Corbel"/>
                <w:sz w:val="16"/>
                <w:szCs w:val="16"/>
              </w:rPr>
              <w:t>.</w:t>
            </w:r>
          </w:p>
        </w:tc>
      </w:tr>
      <w:tr w:rsidR="00D82414" w:rsidRPr="001A17B8" w14:paraId="64BB9EDC" w14:textId="77777777" w:rsidTr="001E36FF">
        <w:trPr>
          <w:jc w:val="center"/>
        </w:trPr>
        <w:tc>
          <w:tcPr>
            <w:tcW w:w="5076" w:type="dxa"/>
          </w:tcPr>
          <w:p w14:paraId="2E1AC1A1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383074B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1C764FCB" w14:textId="77777777" w:rsidTr="001E36FF">
        <w:trPr>
          <w:jc w:val="center"/>
        </w:trPr>
        <w:tc>
          <w:tcPr>
            <w:tcW w:w="5076" w:type="dxa"/>
          </w:tcPr>
          <w:p w14:paraId="0CCA5D3A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4A6744D9" w14:textId="77777777" w:rsidR="00D82414" w:rsidRPr="001E36FF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6C91D4F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04D9C1F3" w14:textId="77777777" w:rsidTr="001E36FF">
        <w:trPr>
          <w:trHeight w:val="507"/>
          <w:jc w:val="center"/>
        </w:trPr>
        <w:tc>
          <w:tcPr>
            <w:tcW w:w="5076" w:type="dxa"/>
          </w:tcPr>
          <w:p w14:paraId="01DFEE66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06C975C2" w14:textId="77777777" w:rsidR="00D82414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9B73784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089AC04C" w14:textId="77777777" w:rsidTr="001E36FF">
        <w:trPr>
          <w:jc w:val="center"/>
        </w:trPr>
        <w:tc>
          <w:tcPr>
            <w:tcW w:w="5076" w:type="dxa"/>
          </w:tcPr>
          <w:p w14:paraId="30F24D56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A8DAFB6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2400E67B" w14:textId="77777777" w:rsidTr="001E36FF">
        <w:trPr>
          <w:jc w:val="center"/>
        </w:trPr>
        <w:tc>
          <w:tcPr>
            <w:tcW w:w="5076" w:type="dxa"/>
          </w:tcPr>
          <w:p w14:paraId="33CFDBA8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482A90C6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7E0C2DA9" w14:textId="77777777" w:rsidTr="001E36FF">
        <w:trPr>
          <w:jc w:val="center"/>
        </w:trPr>
        <w:tc>
          <w:tcPr>
            <w:tcW w:w="5076" w:type="dxa"/>
          </w:tcPr>
          <w:p w14:paraId="5196BB66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1EA0132B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386925" w:rsidRPr="001A17B8" w14:paraId="0C34CB90" w14:textId="77777777" w:rsidTr="006E4479">
        <w:trPr>
          <w:jc w:val="center"/>
        </w:trPr>
        <w:tc>
          <w:tcPr>
            <w:tcW w:w="5076" w:type="dxa"/>
          </w:tcPr>
          <w:p w14:paraId="0B966B2F" w14:textId="77777777" w:rsidR="00386925" w:rsidRPr="001A17B8" w:rsidRDefault="00386925" w:rsidP="006E447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Indien de referentie-opdracht is uitgevoerd door een specifieke deelnemer aan Samenwerkingsverband of specifieke Derde waarop door </w:t>
            </w:r>
            <w:r w:rsidRPr="00614410">
              <w:rPr>
                <w:rFonts w:ascii="Corbel" w:hAnsi="Corbel"/>
                <w:sz w:val="16"/>
                <w:szCs w:val="16"/>
              </w:rPr>
              <w:t>Inschrijver een</w:t>
            </w:r>
            <w:r>
              <w:rPr>
                <w:rFonts w:ascii="Corbel" w:hAnsi="Corbel"/>
                <w:sz w:val="16"/>
                <w:szCs w:val="16"/>
              </w:rPr>
              <w:t xml:space="preserve"> beroep wordt gedaan: welke entiteit heeft deze referentie-opdracht uitgevoerd?</w:t>
            </w:r>
          </w:p>
        </w:tc>
        <w:tc>
          <w:tcPr>
            <w:tcW w:w="3941" w:type="dxa"/>
          </w:tcPr>
          <w:p w14:paraId="249AAF63" w14:textId="77777777" w:rsidR="00386925" w:rsidRPr="001A17B8" w:rsidRDefault="00386925" w:rsidP="006E447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D471D1D" w14:textId="77777777" w:rsidR="00386925" w:rsidRPr="001A17B8" w:rsidRDefault="00386925" w:rsidP="006E447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02CCF0EC" w14:textId="77777777" w:rsidTr="001E36FF">
        <w:trPr>
          <w:jc w:val="center"/>
        </w:trPr>
        <w:tc>
          <w:tcPr>
            <w:tcW w:w="5076" w:type="dxa"/>
          </w:tcPr>
          <w:p w14:paraId="32F13AA4" w14:textId="77777777" w:rsidR="001E36FF" w:rsidRDefault="001E36FF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vraagde kerncompetentie </w:t>
            </w:r>
            <w:r>
              <w:rPr>
                <w:rFonts w:ascii="Corbel" w:hAnsi="Corbel"/>
                <w:sz w:val="16"/>
                <w:szCs w:val="16"/>
              </w:rPr>
              <w:t>blijkt:</w:t>
            </w:r>
          </w:p>
          <w:p w14:paraId="626405D1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2401E09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0CD0374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40A5E38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CCD6576" w14:textId="77777777" w:rsidR="001E36FF" w:rsidRDefault="001E36FF" w:rsidP="0052027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</w:tcPr>
          <w:p w14:paraId="3EBA0E8C" w14:textId="77777777" w:rsidR="001E36FF" w:rsidRPr="00376FA8" w:rsidRDefault="001E36FF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02A25" w:rsidRPr="001A17B8" w14:paraId="7D85DFC8" w14:textId="77777777" w:rsidTr="001E36FF">
        <w:trPr>
          <w:jc w:val="center"/>
        </w:trPr>
        <w:tc>
          <w:tcPr>
            <w:tcW w:w="5076" w:type="dxa"/>
          </w:tcPr>
          <w:p w14:paraId="0B433BF8" w14:textId="668A085D" w:rsidR="00702A25" w:rsidRPr="00702A25" w:rsidRDefault="00614410" w:rsidP="0052027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>
              <w:rPr>
                <w:rFonts w:ascii="Corbel" w:hAnsi="Corbel"/>
                <w:sz w:val="16"/>
                <w:szCs w:val="16"/>
              </w:rPr>
              <w:t>Heeft Inschrijver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in de afgelopen 6</w:t>
            </w:r>
            <w:r w:rsidR="005375DA">
              <w:rPr>
                <w:rFonts w:ascii="Corbel" w:hAnsi="Corbel"/>
                <w:sz w:val="16"/>
                <w:szCs w:val="16"/>
              </w:rPr>
              <w:t>0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maanden voor </w:t>
            </w:r>
            <w:r>
              <w:rPr>
                <w:rFonts w:ascii="Corbel" w:hAnsi="Corbel"/>
                <w:sz w:val="16"/>
                <w:szCs w:val="16"/>
              </w:rPr>
              <w:t>de referentie-organisatie zelfstandig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een </w:t>
            </w:r>
            <w:r w:rsidR="005375DA">
              <w:rPr>
                <w:rFonts w:ascii="Corbel" w:hAnsi="Corbel"/>
                <w:sz w:val="16"/>
                <w:szCs w:val="16"/>
              </w:rPr>
              <w:t>m</w:t>
            </w:r>
            <w:r w:rsidR="001207C6">
              <w:rPr>
                <w:rFonts w:ascii="Corbel" w:hAnsi="Corbel"/>
                <w:sz w:val="16"/>
                <w:szCs w:val="16"/>
              </w:rPr>
              <w:t>ulti</w:t>
            </w:r>
            <w:r w:rsidR="005375DA">
              <w:rPr>
                <w:rFonts w:ascii="Corbel" w:hAnsi="Corbel"/>
                <w:sz w:val="16"/>
                <w:szCs w:val="16"/>
              </w:rPr>
              <w:t xml:space="preserve">disciplinair Werk </w:t>
            </w:r>
            <w:r w:rsidR="00196306">
              <w:rPr>
                <w:rFonts w:ascii="Corbel" w:hAnsi="Corbel"/>
                <w:sz w:val="16"/>
                <w:szCs w:val="16"/>
              </w:rPr>
              <w:t>uitgevoerd</w:t>
            </w:r>
            <w:r w:rsidR="005375DA">
              <w:rPr>
                <w:rFonts w:ascii="Corbel" w:hAnsi="Corbel"/>
                <w:sz w:val="16"/>
                <w:szCs w:val="16"/>
              </w:rPr>
              <w:t xml:space="preserve"> en opgeleverd</w:t>
            </w:r>
            <w:r>
              <w:rPr>
                <w:rFonts w:ascii="Corbel" w:hAnsi="Corbel"/>
                <w:sz w:val="16"/>
                <w:szCs w:val="16"/>
              </w:rPr>
              <w:t xml:space="preserve"> </w:t>
            </w:r>
            <w:r w:rsidRPr="00614410">
              <w:rPr>
                <w:rFonts w:ascii="Corbel" w:hAnsi="Corbel"/>
                <w:sz w:val="16"/>
                <w:szCs w:val="16"/>
              </w:rPr>
              <w:t>met een minimum opdrachtwaarde</w:t>
            </w:r>
            <w:r w:rsidR="00126D46">
              <w:rPr>
                <w:rFonts w:ascii="Corbel" w:hAnsi="Corbel"/>
                <w:sz w:val="16"/>
                <w:szCs w:val="16"/>
              </w:rPr>
              <w:t xml:space="preserve"> </w:t>
            </w:r>
            <w:r w:rsidRPr="00614410">
              <w:rPr>
                <w:rFonts w:ascii="Corbel" w:hAnsi="Corbel"/>
                <w:sz w:val="16"/>
                <w:szCs w:val="16"/>
              </w:rPr>
              <w:t>van €1</w:t>
            </w:r>
            <w:r w:rsidR="005375DA">
              <w:rPr>
                <w:rFonts w:ascii="Corbel" w:hAnsi="Corbel"/>
                <w:sz w:val="16"/>
                <w:szCs w:val="16"/>
              </w:rPr>
              <w:t>5</w:t>
            </w:r>
            <w:r w:rsidRPr="00614410">
              <w:rPr>
                <w:rFonts w:ascii="Corbel" w:hAnsi="Corbel"/>
                <w:sz w:val="16"/>
                <w:szCs w:val="16"/>
              </w:rPr>
              <w:t>0.000</w:t>
            </w:r>
            <w:r w:rsidR="00193623">
              <w:rPr>
                <w:rFonts w:ascii="Corbel" w:hAnsi="Corbel"/>
                <w:sz w:val="16"/>
                <w:szCs w:val="16"/>
              </w:rPr>
              <w:t xml:space="preserve"> excl. BTW</w:t>
            </w:r>
            <w:r>
              <w:rPr>
                <w:rFonts w:ascii="Corbel" w:hAnsi="Corbel"/>
                <w:sz w:val="16"/>
                <w:szCs w:val="16"/>
              </w:rPr>
              <w:t>?</w:t>
            </w:r>
          </w:p>
        </w:tc>
        <w:tc>
          <w:tcPr>
            <w:tcW w:w="3941" w:type="dxa"/>
          </w:tcPr>
          <w:p w14:paraId="2D604F58" w14:textId="25F309E8" w:rsidR="00702A25" w:rsidRPr="00614410" w:rsidRDefault="001207C6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59776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2A25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614410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702A25" w:rsidRPr="00614410">
              <w:rPr>
                <w:rFonts w:ascii="Corbel" w:eastAsia="MS Gothic" w:hAnsi="Corbel"/>
                <w:sz w:val="16"/>
                <w:szCs w:val="16"/>
              </w:rPr>
              <w:t>Ja</w:t>
            </w:r>
            <w:r w:rsidR="007C226C">
              <w:rPr>
                <w:rFonts w:ascii="Corbel" w:eastAsia="MS Gothic" w:hAnsi="Corbel"/>
                <w:sz w:val="16"/>
                <w:szCs w:val="16"/>
              </w:rPr>
              <w:t xml:space="preserve">, de </w:t>
            </w:r>
            <w:r w:rsidR="00577D9B">
              <w:rPr>
                <w:rFonts w:ascii="Corbel" w:eastAsia="MS Gothic" w:hAnsi="Corbel"/>
                <w:sz w:val="16"/>
                <w:szCs w:val="16"/>
              </w:rPr>
              <w:t xml:space="preserve">opdrachtwaarde betrof € </w:t>
            </w:r>
            <w:r w:rsidR="00577D9B" w:rsidRPr="00577D9B">
              <w:rPr>
                <w:rFonts w:ascii="Corbel" w:eastAsia="MS Gothic" w:hAnsi="Corbel"/>
                <w:sz w:val="16"/>
                <w:szCs w:val="16"/>
                <w:highlight w:val="lightGray"/>
              </w:rPr>
              <w:t>&lt;…&gt;</w:t>
            </w:r>
          </w:p>
          <w:p w14:paraId="62D0C0EB" w14:textId="77777777" w:rsidR="00702A25" w:rsidRPr="00614410" w:rsidRDefault="001207C6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513678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2A25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614410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702A25" w:rsidRPr="00614410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133F0C" w:rsidRPr="00614410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133F0C" w:rsidRPr="00614410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 w:rsidRPr="00614410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</w:t>
            </w:r>
            <w:r w:rsidR="00CE7F7A" w:rsidRPr="00614410">
              <w:rPr>
                <w:rFonts w:ascii="Corbel" w:eastAsia="MS Gothic" w:hAnsi="Corbel"/>
                <w:sz w:val="16"/>
                <w:szCs w:val="16"/>
              </w:rPr>
              <w:t>g.</w:t>
            </w:r>
          </w:p>
        </w:tc>
      </w:tr>
      <w:tr w:rsidR="007650B2" w:rsidRPr="001A17B8" w14:paraId="4F2293BB" w14:textId="77777777" w:rsidTr="001E36FF">
        <w:trPr>
          <w:trHeight w:val="1402"/>
          <w:jc w:val="center"/>
        </w:trPr>
        <w:tc>
          <w:tcPr>
            <w:tcW w:w="5076" w:type="dxa"/>
          </w:tcPr>
          <w:p w14:paraId="4D25081D" w14:textId="4B452461" w:rsidR="00376FA8" w:rsidRPr="001A17B8" w:rsidRDefault="007650B2" w:rsidP="00D8241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is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 w:rsidR="00D82414">
              <w:rPr>
                <w:rFonts w:ascii="Corbel" w:hAnsi="Corbel"/>
                <w:sz w:val="16"/>
                <w:szCs w:val="16"/>
              </w:rPr>
              <w:t>-</w:t>
            </w:r>
            <w:r w:rsidR="00D82414" w:rsidRPr="00614410">
              <w:rPr>
                <w:rFonts w:ascii="Corbel" w:hAnsi="Corbel"/>
                <w:sz w:val="16"/>
                <w:szCs w:val="16"/>
              </w:rPr>
              <w:t>organisatie verricht in de periode van 6</w:t>
            </w:r>
            <w:r w:rsidR="00386925">
              <w:rPr>
                <w:rFonts w:ascii="Corbel" w:hAnsi="Corbel"/>
                <w:sz w:val="16"/>
                <w:szCs w:val="16"/>
              </w:rPr>
              <w:t>0</w:t>
            </w:r>
            <w:r w:rsidR="00D82414" w:rsidRPr="00614410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de Inschrijving. De complete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D82414">
              <w:rPr>
                <w:rFonts w:ascii="Corbel" w:hAnsi="Corbel"/>
                <w:sz w:val="16"/>
                <w:szCs w:val="16"/>
              </w:rPr>
              <w:t>referentie-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 w:rsidR="00D82414">
              <w:rPr>
                <w:rFonts w:ascii="Corbel" w:hAnsi="Corbel"/>
                <w:sz w:val="16"/>
                <w:szCs w:val="16"/>
              </w:rPr>
              <w:t>op heeft moeten</w:t>
            </w:r>
            <w:r w:rsidR="00D82414"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</w:tcPr>
          <w:p w14:paraId="20B528EA" w14:textId="77777777" w:rsidR="00376FA8" w:rsidRPr="00A019E4" w:rsidRDefault="001207C6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31586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60EF4D75" w14:textId="77777777" w:rsidR="007650B2" w:rsidRPr="00A019E4" w:rsidRDefault="001207C6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03110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376FA8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133F0C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</w:t>
            </w:r>
            <w:r w:rsidR="00CE7F7A">
              <w:rPr>
                <w:rFonts w:ascii="Corbel" w:eastAsia="MS Gothic" w:hAnsi="Corbel"/>
                <w:sz w:val="16"/>
                <w:szCs w:val="16"/>
              </w:rPr>
              <w:t>.</w:t>
            </w:r>
          </w:p>
          <w:p w14:paraId="577B6109" w14:textId="77777777" w:rsidR="00376FA8" w:rsidRPr="00A019E4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34686D0" w14:textId="77777777" w:rsidR="00376FA8" w:rsidRPr="00A019E4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3AEACA9" w14:textId="77777777" w:rsidR="00376FA8" w:rsidRPr="00376FA8" w:rsidRDefault="00376FA8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0FF77FBB" w14:textId="77777777" w:rsidTr="001E36FF">
        <w:trPr>
          <w:trHeight w:val="507"/>
          <w:jc w:val="center"/>
        </w:trPr>
        <w:tc>
          <w:tcPr>
            <w:tcW w:w="5076" w:type="dxa"/>
          </w:tcPr>
          <w:p w14:paraId="7C8A3995" w14:textId="77777777" w:rsidR="00D82414" w:rsidRPr="001A17B8" w:rsidRDefault="001E36FF" w:rsidP="00376FA8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</w:tcPr>
          <w:p w14:paraId="5DD0025D" w14:textId="77777777" w:rsidR="001E36FF" w:rsidRPr="00376FA8" w:rsidRDefault="001E36FF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650B2" w:rsidRPr="001A17B8" w14:paraId="096A8330" w14:textId="77777777" w:rsidTr="001E36FF">
        <w:trPr>
          <w:trHeight w:val="212"/>
          <w:jc w:val="center"/>
        </w:trPr>
        <w:tc>
          <w:tcPr>
            <w:tcW w:w="9017" w:type="dxa"/>
            <w:gridSpan w:val="2"/>
          </w:tcPr>
          <w:p w14:paraId="24EBE986" w14:textId="77777777" w:rsidR="007650B2" w:rsidRPr="001A17B8" w:rsidRDefault="00E76EC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="007650B2"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7650B2" w:rsidRPr="001A17B8" w14:paraId="275B1115" w14:textId="77777777" w:rsidTr="001E36FF">
        <w:trPr>
          <w:trHeight w:val="171"/>
          <w:jc w:val="center"/>
        </w:trPr>
        <w:tc>
          <w:tcPr>
            <w:tcW w:w="5076" w:type="dxa"/>
          </w:tcPr>
          <w:p w14:paraId="5637832E" w14:textId="57544D00" w:rsidR="007650B2" w:rsidRPr="001A17B8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14410">
              <w:rPr>
                <w:rFonts w:ascii="Corbel" w:hAnsi="Corbel"/>
                <w:sz w:val="16"/>
                <w:szCs w:val="16"/>
                <w:lang w:val="nl-NL"/>
              </w:rPr>
              <w:t>Inschrijver</w:t>
            </w:r>
            <w:r w:rsidR="00D82414" w:rsidRPr="00614410">
              <w:rPr>
                <w:rFonts w:ascii="Corbel" w:hAnsi="Corbel"/>
                <w:sz w:val="16"/>
                <w:szCs w:val="16"/>
                <w:lang w:val="nl-NL"/>
              </w:rPr>
              <w:t xml:space="preserve"> </w:t>
            </w:r>
            <w:r w:rsidRPr="00614410">
              <w:rPr>
                <w:rFonts w:ascii="Corbel" w:hAnsi="Corbel"/>
                <w:sz w:val="16"/>
                <w:szCs w:val="16"/>
                <w:lang w:val="nl-NL"/>
              </w:rPr>
              <w:t>verklaart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, door het naar volle tevreden</w:t>
            </w:r>
            <w:r w:rsidR="00376FA8">
              <w:rPr>
                <w:rFonts w:ascii="Corbel" w:hAnsi="Corbel"/>
                <w:sz w:val="16"/>
                <w:szCs w:val="16"/>
                <w:lang w:val="nl-NL"/>
              </w:rPr>
              <w:t xml:space="preserve">heid </w:t>
            </w:r>
            <w:r w:rsidR="00D82414">
              <w:rPr>
                <w:rFonts w:ascii="Corbel" w:hAnsi="Corbel"/>
                <w:sz w:val="16"/>
                <w:szCs w:val="16"/>
                <w:lang w:val="nl-NL"/>
              </w:rPr>
              <w:t>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 w:rsidR="00D82414"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2AB06523" w14:textId="77777777" w:rsidR="007650B2" w:rsidRPr="001A17B8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4C24B8FF" w14:textId="77777777" w:rsidR="008717DD" w:rsidRPr="00376FA8" w:rsidRDefault="007650B2" w:rsidP="00D82414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 w:rsidR="00D82414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</w:tcPr>
          <w:p w14:paraId="37D9DAD7" w14:textId="77777777" w:rsidR="00376FA8" w:rsidRPr="00A019E4" w:rsidRDefault="001207C6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1306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3BAD3988" w14:textId="77777777" w:rsidR="007650B2" w:rsidRPr="001A17B8" w:rsidRDefault="001207C6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298883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376FA8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133F0C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133F0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</w:t>
            </w:r>
            <w:r w:rsidR="00CE7F7A">
              <w:rPr>
                <w:rFonts w:ascii="Corbel" w:eastAsia="MS Gothic" w:hAnsi="Corbel"/>
                <w:sz w:val="16"/>
                <w:szCs w:val="16"/>
              </w:rPr>
              <w:t>.</w:t>
            </w:r>
          </w:p>
          <w:p w14:paraId="7F84DE8F" w14:textId="77777777" w:rsidR="007650B2" w:rsidRPr="001A17B8" w:rsidRDefault="007650B2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6BAB134A" w14:textId="5DC6945D" w:rsidR="005256BB" w:rsidRDefault="005256BB" w:rsidP="007650B2">
      <w:pPr>
        <w:spacing w:after="200" w:line="276" w:lineRule="auto"/>
      </w:pPr>
    </w:p>
    <w:p w14:paraId="5C3ACADA" w14:textId="77777777" w:rsidR="003D26BC" w:rsidRDefault="003D26BC" w:rsidP="007650B2">
      <w:pPr>
        <w:spacing w:after="200" w:line="276" w:lineRule="auto"/>
      </w:pPr>
    </w:p>
    <w:p w14:paraId="4335BABA" w14:textId="77777777" w:rsidR="003D26BC" w:rsidRDefault="003D26BC" w:rsidP="007650B2">
      <w:pPr>
        <w:spacing w:after="200" w:line="276" w:lineRule="auto"/>
      </w:pPr>
    </w:p>
    <w:p w14:paraId="39A82F46" w14:textId="77777777" w:rsidR="003D26BC" w:rsidRDefault="003D26BC" w:rsidP="007650B2">
      <w:pPr>
        <w:spacing w:after="200" w:line="276" w:lineRule="auto"/>
      </w:pPr>
    </w:p>
    <w:p w14:paraId="6A69A8AB" w14:textId="77777777" w:rsidR="003D26BC" w:rsidRDefault="003D26BC" w:rsidP="007650B2">
      <w:pPr>
        <w:spacing w:after="200" w:line="276" w:lineRule="auto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5256BB" w:rsidRPr="00CF3901" w14:paraId="6F3AED44" w14:textId="77777777" w:rsidTr="00F4338A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1AA732CF" w14:textId="189DF6A5" w:rsidR="001528FC" w:rsidRPr="001528FC" w:rsidRDefault="005256BB" w:rsidP="00A17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i/>
                <w:iCs/>
                <w:sz w:val="16"/>
                <w:szCs w:val="16"/>
              </w:rPr>
            </w:pPr>
            <w:r>
              <w:lastRenderedPageBreak/>
              <w:br w:type="page"/>
            </w:r>
            <w:r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Kerncompetentie 2:</w:t>
            </w:r>
            <w:r w:rsidR="001528FC"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="008734FF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Technische bekwaamheid werktuigbouwkundige dominantie op het vakgebied van rioolgemalen</w:t>
            </w:r>
            <w:r w:rsidR="00F3262F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.</w:t>
            </w:r>
          </w:p>
          <w:p w14:paraId="0F54E1C6" w14:textId="77777777" w:rsidR="00C71CF2" w:rsidRPr="006B312E" w:rsidRDefault="001528FC" w:rsidP="00C71CF2">
            <w:r w:rsidRPr="001528FC">
              <w:rPr>
                <w:rFonts w:ascii="Corbel" w:hAnsi="Corbel"/>
                <w:sz w:val="16"/>
                <w:szCs w:val="16"/>
              </w:rPr>
              <w:t>Inschrijver heeft in de afgelopen</w:t>
            </w:r>
            <w:r w:rsidR="00DA053F">
              <w:rPr>
                <w:rFonts w:ascii="Corbel" w:hAnsi="Corbel"/>
                <w:sz w:val="16"/>
                <w:szCs w:val="16"/>
              </w:rPr>
              <w:t xml:space="preserve"> 60 </w:t>
            </w:r>
            <w:r w:rsidRPr="001528FC">
              <w:rPr>
                <w:rFonts w:ascii="Corbel" w:hAnsi="Corbel"/>
                <w:sz w:val="16"/>
                <w:szCs w:val="16"/>
              </w:rPr>
              <w:t xml:space="preserve">maanden </w:t>
            </w:r>
            <w:r w:rsidR="00DA053F" w:rsidRPr="00DA053F">
              <w:rPr>
                <w:rFonts w:ascii="Corbel" w:hAnsi="Corbel"/>
                <w:sz w:val="16"/>
                <w:szCs w:val="16"/>
              </w:rPr>
              <w:t xml:space="preserve">aan de datum van de uitnodiging tot inschrijving één project uitgevoerd en opgeleverd, waarbij Opdrachtnemer succesvol is geweest in het uitvoeren van werktuigbouwkundige werkzaamheden bij een </w:t>
            </w:r>
            <w:r w:rsidR="00DA053F" w:rsidRPr="00C71CF2">
              <w:rPr>
                <w:rFonts w:ascii="Corbel" w:hAnsi="Corbel"/>
                <w:sz w:val="16"/>
                <w:szCs w:val="16"/>
              </w:rPr>
              <w:t>rioolgemaal. De minimale pompcapaciteit van het object bedroeg 50m3/ uur</w:t>
            </w:r>
            <w:r w:rsidR="00C71CF2" w:rsidRPr="00C71CF2">
              <w:rPr>
                <w:rFonts w:ascii="Corbel" w:hAnsi="Corbel"/>
                <w:sz w:val="16"/>
                <w:szCs w:val="16"/>
              </w:rPr>
              <w:t xml:space="preserve"> en de maximale pompcapaciteit 300 m3/ uur.</w:t>
            </w:r>
            <w:r w:rsidR="00C71CF2" w:rsidRPr="006B312E">
              <w:t xml:space="preserve"> </w:t>
            </w:r>
          </w:p>
          <w:p w14:paraId="7224DF22" w14:textId="46662C97" w:rsidR="00DA053F" w:rsidRDefault="00DA053F" w:rsidP="00A17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  <w:p w14:paraId="56A0BB36" w14:textId="289524F8" w:rsidR="005256BB" w:rsidRPr="00C01507" w:rsidRDefault="005256BB" w:rsidP="00A175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</w:tc>
      </w:tr>
      <w:tr w:rsidR="005256BB" w:rsidRPr="001A17B8" w14:paraId="321A786E" w14:textId="77777777" w:rsidTr="00F4338A">
        <w:trPr>
          <w:jc w:val="center"/>
        </w:trPr>
        <w:tc>
          <w:tcPr>
            <w:tcW w:w="5076" w:type="dxa"/>
          </w:tcPr>
          <w:p w14:paraId="42AD4410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0C18E51E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086776C4" w14:textId="77777777" w:rsidTr="00F4338A">
        <w:trPr>
          <w:jc w:val="center"/>
        </w:trPr>
        <w:tc>
          <w:tcPr>
            <w:tcW w:w="5076" w:type="dxa"/>
          </w:tcPr>
          <w:p w14:paraId="3C8AE735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7D4AE87" w14:textId="77777777" w:rsidR="005256BB" w:rsidRPr="001E36FF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5383573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5256BB" w:rsidRPr="001A17B8" w14:paraId="1ED480FE" w14:textId="77777777" w:rsidTr="00F4338A">
        <w:trPr>
          <w:trHeight w:val="507"/>
          <w:jc w:val="center"/>
        </w:trPr>
        <w:tc>
          <w:tcPr>
            <w:tcW w:w="5076" w:type="dxa"/>
          </w:tcPr>
          <w:p w14:paraId="0443E598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BCBA806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EF9C3AD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5256BB" w:rsidRPr="001A17B8" w14:paraId="5469D261" w14:textId="77777777" w:rsidTr="00F4338A">
        <w:trPr>
          <w:jc w:val="center"/>
        </w:trPr>
        <w:tc>
          <w:tcPr>
            <w:tcW w:w="5076" w:type="dxa"/>
          </w:tcPr>
          <w:p w14:paraId="59654C24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1E26DFF1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7719F359" w14:textId="77777777" w:rsidTr="00F4338A">
        <w:trPr>
          <w:jc w:val="center"/>
        </w:trPr>
        <w:tc>
          <w:tcPr>
            <w:tcW w:w="5076" w:type="dxa"/>
          </w:tcPr>
          <w:p w14:paraId="7AB8A50F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18A117C7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119AF97A" w14:textId="77777777" w:rsidTr="00F4338A">
        <w:trPr>
          <w:jc w:val="center"/>
        </w:trPr>
        <w:tc>
          <w:tcPr>
            <w:tcW w:w="5076" w:type="dxa"/>
          </w:tcPr>
          <w:p w14:paraId="3999972B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4490D95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52E87ECF" w14:textId="77777777" w:rsidTr="00F4338A">
        <w:trPr>
          <w:jc w:val="center"/>
        </w:trPr>
        <w:tc>
          <w:tcPr>
            <w:tcW w:w="5076" w:type="dxa"/>
          </w:tcPr>
          <w:p w14:paraId="016189D4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Indien de referentie-opdracht is uitgevoerd door een specifieke deelnemer aan Samenwerkingsverband of specifieke Derde waarop door </w:t>
            </w:r>
            <w:r w:rsidRPr="00614410">
              <w:rPr>
                <w:rFonts w:ascii="Corbel" w:hAnsi="Corbel"/>
                <w:sz w:val="16"/>
                <w:szCs w:val="16"/>
              </w:rPr>
              <w:t>Inschrijver een</w:t>
            </w:r>
            <w:r>
              <w:rPr>
                <w:rFonts w:ascii="Corbel" w:hAnsi="Corbel"/>
                <w:sz w:val="16"/>
                <w:szCs w:val="16"/>
              </w:rPr>
              <w:t xml:space="preserve"> beroep wordt gedaan: welke entiteit heeft deze referentie-opdracht uitgevoerd?</w:t>
            </w:r>
          </w:p>
        </w:tc>
        <w:tc>
          <w:tcPr>
            <w:tcW w:w="3941" w:type="dxa"/>
          </w:tcPr>
          <w:p w14:paraId="15F12897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FAEE087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5256BB" w:rsidRPr="001A17B8" w14:paraId="7350791E" w14:textId="77777777" w:rsidTr="00F4338A">
        <w:trPr>
          <w:jc w:val="center"/>
        </w:trPr>
        <w:tc>
          <w:tcPr>
            <w:tcW w:w="5076" w:type="dxa"/>
          </w:tcPr>
          <w:p w14:paraId="3C55B29A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3EB18AE6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C2A61F0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0FBF97F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D9F57A7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4F26555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226222D" w14:textId="77777777" w:rsidR="005256BB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</w:tcPr>
          <w:p w14:paraId="6BFA104E" w14:textId="77777777" w:rsidR="005256BB" w:rsidRPr="00376FA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4D1AC598" w14:textId="77777777" w:rsidTr="00F4338A">
        <w:trPr>
          <w:jc w:val="center"/>
        </w:trPr>
        <w:tc>
          <w:tcPr>
            <w:tcW w:w="5076" w:type="dxa"/>
          </w:tcPr>
          <w:p w14:paraId="20217BFF" w14:textId="1C62CF7A" w:rsidR="00DA053F" w:rsidRPr="00DA053F" w:rsidRDefault="001528FC" w:rsidP="00DA053F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EB4951">
              <w:rPr>
                <w:rFonts w:ascii="Corbel" w:hAnsi="Corbel"/>
                <w:sz w:val="16"/>
                <w:szCs w:val="16"/>
              </w:rPr>
              <w:t xml:space="preserve">Heeft Inschrijver </w:t>
            </w:r>
            <w:r w:rsidR="00DA053F" w:rsidRPr="00DA053F">
              <w:rPr>
                <w:rFonts w:ascii="Corbel" w:hAnsi="Corbel"/>
                <w:sz w:val="16"/>
                <w:szCs w:val="16"/>
              </w:rPr>
              <w:t xml:space="preserve">werktuigbouwkundige kennis en kunde van Opdrachtnemer met betrekking tot rioolgemalen ten behoeve van het transporteren van communaal afvalwater waarbinnen vuilwaterpompen worden toegepast (niet zijnde oppervlaktewatergemalen of bergingskelders). </w:t>
            </w:r>
          </w:p>
          <w:p w14:paraId="4FAA9AF0" w14:textId="77777777" w:rsidR="00DA053F" w:rsidRPr="00EB4951" w:rsidRDefault="00DA053F" w:rsidP="001528FC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4C273041" w14:textId="77777777" w:rsidR="00DA053F" w:rsidRDefault="00EB4951" w:rsidP="001528FC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Heeft inschrijver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 xml:space="preserve"> vaardigheid</w:t>
            </w:r>
            <w:r>
              <w:rPr>
                <w:rFonts w:ascii="Corbel" w:hAnsi="Corbel"/>
                <w:sz w:val="16"/>
                <w:szCs w:val="16"/>
              </w:rPr>
              <w:t xml:space="preserve"> om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 xml:space="preserve"> de werktuigbouwkundige configuratie van een vuilwaterpomp in zowel een droge en natte opstelling te bereke</w:t>
            </w:r>
            <w:r>
              <w:rPr>
                <w:rFonts w:ascii="Corbel" w:hAnsi="Corbel"/>
                <w:sz w:val="16"/>
                <w:szCs w:val="16"/>
              </w:rPr>
              <w:t>nen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>/ dimensione</w:t>
            </w:r>
            <w:r>
              <w:rPr>
                <w:rFonts w:ascii="Corbel" w:hAnsi="Corbel"/>
                <w:sz w:val="16"/>
                <w:szCs w:val="16"/>
              </w:rPr>
              <w:t xml:space="preserve">ren 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 xml:space="preserve">in de vorm van een functioneel ontwerp of definitief/ uitvoeringsontwerp. Daarnaast </w:t>
            </w:r>
            <w:r w:rsidR="00EB6D63" w:rsidRPr="00EB4951">
              <w:rPr>
                <w:rFonts w:ascii="Corbel" w:hAnsi="Corbel"/>
                <w:sz w:val="16"/>
                <w:szCs w:val="16"/>
              </w:rPr>
              <w:t>heeft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 xml:space="preserve"> Inschrijver ervar</w:t>
            </w:r>
            <w:r w:rsidR="00EB6D63" w:rsidRPr="00EB4951">
              <w:rPr>
                <w:rFonts w:ascii="Corbel" w:hAnsi="Corbel"/>
                <w:sz w:val="16"/>
                <w:szCs w:val="16"/>
              </w:rPr>
              <w:t xml:space="preserve">ing </w:t>
            </w:r>
            <w:r w:rsidR="00DA053F" w:rsidRPr="00EB4951">
              <w:rPr>
                <w:rFonts w:ascii="Corbel" w:hAnsi="Corbel"/>
                <w:sz w:val="16"/>
                <w:szCs w:val="16"/>
              </w:rPr>
              <w:t>in het uitvoeren van de werktuigbouwkundige uitvoeringswerkzaamheden.</w:t>
            </w:r>
          </w:p>
          <w:p w14:paraId="71436C9B" w14:textId="169EFAAE" w:rsidR="002D5691" w:rsidRPr="00EB6D63" w:rsidRDefault="002D5691" w:rsidP="001528FC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</w:tcPr>
          <w:p w14:paraId="42AA6820" w14:textId="76422D23" w:rsidR="005256BB" w:rsidRPr="00614410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638151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614410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1E696A2B" w14:textId="77777777" w:rsidR="005256BB" w:rsidRPr="00614410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65032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614410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5256BB" w:rsidRPr="00614410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5256BB" w:rsidRPr="00614410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5256BB" w:rsidRPr="001A17B8" w14:paraId="3DEE4D18" w14:textId="77777777" w:rsidTr="00F4338A">
        <w:trPr>
          <w:trHeight w:val="1402"/>
          <w:jc w:val="center"/>
        </w:trPr>
        <w:tc>
          <w:tcPr>
            <w:tcW w:w="5076" w:type="dxa"/>
          </w:tcPr>
          <w:p w14:paraId="58516212" w14:textId="0D46ADDC" w:rsidR="005256BB" w:rsidRPr="001A17B8" w:rsidRDefault="005256BB" w:rsidP="00F4338A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organisatie verricht in de periode van </w:t>
            </w:r>
            <w:r w:rsidR="00DA053F">
              <w:rPr>
                <w:rFonts w:ascii="Corbel" w:hAnsi="Corbel"/>
                <w:sz w:val="16"/>
                <w:szCs w:val="16"/>
              </w:rPr>
              <w:t>60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de Inschrijving. De complete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</w:tcPr>
          <w:p w14:paraId="452C288D" w14:textId="77777777" w:rsidR="005256BB" w:rsidRPr="00A019E4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65596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4A1C8529" w14:textId="77777777" w:rsidR="005256BB" w:rsidRPr="00A019E4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883399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5256BB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5256BB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5256BB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432D4ADD" w14:textId="77777777" w:rsidR="005256BB" w:rsidRPr="00A019E4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B9DD960" w14:textId="77777777" w:rsidR="005256BB" w:rsidRPr="00A019E4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1A91097" w14:textId="77777777" w:rsidR="005256BB" w:rsidRPr="00376FA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5256BB" w:rsidRPr="001A17B8" w14:paraId="086FC7A5" w14:textId="77777777" w:rsidTr="00F4338A">
        <w:trPr>
          <w:trHeight w:val="507"/>
          <w:jc w:val="center"/>
        </w:trPr>
        <w:tc>
          <w:tcPr>
            <w:tcW w:w="5076" w:type="dxa"/>
          </w:tcPr>
          <w:p w14:paraId="7A105C32" w14:textId="77777777" w:rsidR="005256BB" w:rsidRPr="001A17B8" w:rsidRDefault="005256BB" w:rsidP="00F4338A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</w:tcPr>
          <w:p w14:paraId="60ADD922" w14:textId="77777777" w:rsidR="005256BB" w:rsidRPr="00376FA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5256BB" w:rsidRPr="001A17B8" w14:paraId="23DC9AB1" w14:textId="77777777" w:rsidTr="00F4338A">
        <w:trPr>
          <w:trHeight w:val="212"/>
          <w:jc w:val="center"/>
        </w:trPr>
        <w:tc>
          <w:tcPr>
            <w:tcW w:w="9017" w:type="dxa"/>
            <w:gridSpan w:val="2"/>
          </w:tcPr>
          <w:p w14:paraId="434AB3B2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5256BB" w:rsidRPr="001A17B8" w14:paraId="5EF97A74" w14:textId="77777777" w:rsidTr="00F4338A">
        <w:trPr>
          <w:trHeight w:val="171"/>
          <w:jc w:val="center"/>
        </w:trPr>
        <w:tc>
          <w:tcPr>
            <w:tcW w:w="5076" w:type="dxa"/>
          </w:tcPr>
          <w:p w14:paraId="612748C6" w14:textId="77777777" w:rsidR="005256BB" w:rsidRPr="001A17B8" w:rsidRDefault="005256BB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14410">
              <w:rPr>
                <w:rFonts w:ascii="Corbel" w:hAnsi="Corbel"/>
                <w:sz w:val="16"/>
                <w:szCs w:val="16"/>
                <w:lang w:val="nl-NL"/>
              </w:rPr>
              <w:t>Inschrijver verklaart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, door het naar volle tevreden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3B1FB0EB" w14:textId="77777777" w:rsidR="005256BB" w:rsidRPr="001A17B8" w:rsidRDefault="005256BB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49D2EACE" w14:textId="77777777" w:rsidR="005256BB" w:rsidRPr="00376FA8" w:rsidRDefault="005256BB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</w:tcPr>
          <w:p w14:paraId="3B86CCF5" w14:textId="77777777" w:rsidR="005256BB" w:rsidRPr="00A019E4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94969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3D71B0F7" w14:textId="77777777" w:rsidR="005256BB" w:rsidRPr="001A17B8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374348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6BB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5256BB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5256BB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5256BB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5256BB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4D9EC507" w14:textId="77777777" w:rsidR="005256BB" w:rsidRPr="001A17B8" w:rsidRDefault="005256BB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3BF26983" w14:textId="2D41CACE" w:rsidR="00C01507" w:rsidRDefault="00C01507" w:rsidP="007650B2">
      <w:pPr>
        <w:spacing w:after="200" w:line="276" w:lineRule="auto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C01507" w:rsidRPr="00CF3901" w14:paraId="0D47C118" w14:textId="77777777" w:rsidTr="00F4338A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2588DB8A" w14:textId="10F7E473" w:rsidR="00B6366A" w:rsidRPr="00B6366A" w:rsidRDefault="00C01507" w:rsidP="00B6366A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2" w:name="_Hlk214873764"/>
            <w:r>
              <w:lastRenderedPageBreak/>
              <w:br w:type="page"/>
            </w:r>
            <w:r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Kerncompetentie </w:t>
            </w:r>
            <w:r w:rsidR="00480E69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3</w:t>
            </w:r>
            <w:r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: </w:t>
            </w:r>
            <w:r w:rsid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Technische </w:t>
            </w:r>
            <w:r w:rsidR="00B6366A" w:rsidRP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bekwaamheid</w:t>
            </w:r>
            <w:r w:rsid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elektrotechnisch</w:t>
            </w:r>
            <w:r w:rsidR="00B6366A" w:rsidRP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op het vakgebied van rioolgemalen.</w:t>
            </w:r>
          </w:p>
          <w:p w14:paraId="2BD4D2C9" w14:textId="2C6406BB" w:rsidR="00930A77" w:rsidRDefault="00B6366A" w:rsidP="00B6366A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Inschrijver heeft in de afgelopen 60 maanden aan de datum van de uitnodiging tot inschrijving één project uitgevoerd en opgeleverd, waarbij Opdrachtnemer succesvol is geweest in het uitvoeren van </w:t>
            </w:r>
            <w:r w:rsidR="00610E8D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elektrotechnische</w:t>
            </w:r>
            <w:r w:rsidRPr="00B6366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werkzaamheden bij een rioolgemaal. De minimale pompcapaciteit van het object bedroeg 50m3/ uur en de maximale pompcapaciteit 300 m3/ uur.</w:t>
            </w:r>
          </w:p>
          <w:p w14:paraId="3D1BAE03" w14:textId="77777777" w:rsidR="00161D1A" w:rsidRDefault="00161D1A" w:rsidP="00930A77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</w:p>
          <w:p w14:paraId="25B8080A" w14:textId="77777777" w:rsidR="00161D1A" w:rsidRPr="00697532" w:rsidRDefault="00161D1A" w:rsidP="00930A77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9729EEE" w14:textId="0E61560D" w:rsidR="005029D2" w:rsidRPr="00697532" w:rsidRDefault="005029D2" w:rsidP="0009703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</w:tc>
      </w:tr>
      <w:tr w:rsidR="00C01507" w:rsidRPr="001A17B8" w14:paraId="6B23A795" w14:textId="77777777" w:rsidTr="00F4338A">
        <w:trPr>
          <w:jc w:val="center"/>
        </w:trPr>
        <w:tc>
          <w:tcPr>
            <w:tcW w:w="5076" w:type="dxa"/>
          </w:tcPr>
          <w:p w14:paraId="14C764C7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4071DC77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483D0EE8" w14:textId="77777777" w:rsidTr="00F4338A">
        <w:trPr>
          <w:jc w:val="center"/>
        </w:trPr>
        <w:tc>
          <w:tcPr>
            <w:tcW w:w="5076" w:type="dxa"/>
          </w:tcPr>
          <w:p w14:paraId="51E0DD9D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AA2ABD3" w14:textId="77777777" w:rsidR="00C01507" w:rsidRPr="001E36FF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DA684B0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01507" w:rsidRPr="001A17B8" w14:paraId="51372323" w14:textId="77777777" w:rsidTr="00F4338A">
        <w:trPr>
          <w:trHeight w:val="507"/>
          <w:jc w:val="center"/>
        </w:trPr>
        <w:tc>
          <w:tcPr>
            <w:tcW w:w="5076" w:type="dxa"/>
          </w:tcPr>
          <w:p w14:paraId="6971B23F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49CFFE2B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5684F2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01507" w:rsidRPr="001A17B8" w14:paraId="1D5B0B6A" w14:textId="77777777" w:rsidTr="00F4338A">
        <w:trPr>
          <w:jc w:val="center"/>
        </w:trPr>
        <w:tc>
          <w:tcPr>
            <w:tcW w:w="5076" w:type="dxa"/>
          </w:tcPr>
          <w:p w14:paraId="4B4BCCC8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5FBF10B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68B3B7ED" w14:textId="77777777" w:rsidTr="00F4338A">
        <w:trPr>
          <w:jc w:val="center"/>
        </w:trPr>
        <w:tc>
          <w:tcPr>
            <w:tcW w:w="5076" w:type="dxa"/>
          </w:tcPr>
          <w:p w14:paraId="48D1A1DF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2D3BC2FA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14C8E636" w14:textId="77777777" w:rsidTr="00F4338A">
        <w:trPr>
          <w:jc w:val="center"/>
        </w:trPr>
        <w:tc>
          <w:tcPr>
            <w:tcW w:w="5076" w:type="dxa"/>
          </w:tcPr>
          <w:p w14:paraId="51A3E766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17F107E7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046B157F" w14:textId="77777777" w:rsidTr="00F4338A">
        <w:trPr>
          <w:jc w:val="center"/>
        </w:trPr>
        <w:tc>
          <w:tcPr>
            <w:tcW w:w="5076" w:type="dxa"/>
          </w:tcPr>
          <w:p w14:paraId="7A346F6B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Indien de referentie-opdracht is uitgevoerd door een specifieke deelnemer aan Samenwerkingsverband of specifieke Derde waarop door </w:t>
            </w:r>
            <w:r w:rsidRPr="00614410">
              <w:rPr>
                <w:rFonts w:ascii="Corbel" w:hAnsi="Corbel"/>
                <w:sz w:val="16"/>
                <w:szCs w:val="16"/>
              </w:rPr>
              <w:t>Inschrijver een</w:t>
            </w:r>
            <w:r>
              <w:rPr>
                <w:rFonts w:ascii="Corbel" w:hAnsi="Corbel"/>
                <w:sz w:val="16"/>
                <w:szCs w:val="16"/>
              </w:rPr>
              <w:t xml:space="preserve"> beroep wordt gedaan: welke entiteit heeft deze referentie-opdracht uitgevoerd?</w:t>
            </w:r>
          </w:p>
        </w:tc>
        <w:tc>
          <w:tcPr>
            <w:tcW w:w="3941" w:type="dxa"/>
          </w:tcPr>
          <w:p w14:paraId="48A358DA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D947C23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01507" w:rsidRPr="001A17B8" w14:paraId="6729F274" w14:textId="77777777" w:rsidTr="00F4338A">
        <w:trPr>
          <w:jc w:val="center"/>
        </w:trPr>
        <w:tc>
          <w:tcPr>
            <w:tcW w:w="5076" w:type="dxa"/>
          </w:tcPr>
          <w:p w14:paraId="1B246741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5E99F257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BF92F75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19E8C46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A781B12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CB33982" w14:textId="77777777" w:rsidR="00C01507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</w:tcPr>
          <w:p w14:paraId="62B2245D" w14:textId="77777777" w:rsidR="00C01507" w:rsidRPr="00376FA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68577F0D" w14:textId="77777777" w:rsidTr="00F4338A">
        <w:trPr>
          <w:jc w:val="center"/>
        </w:trPr>
        <w:tc>
          <w:tcPr>
            <w:tcW w:w="5076" w:type="dxa"/>
          </w:tcPr>
          <w:p w14:paraId="57051D14" w14:textId="77777777" w:rsidR="00697532" w:rsidRDefault="00531983" w:rsidP="00531983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1983">
              <w:rPr>
                <w:rFonts w:ascii="Corbel" w:hAnsi="Corbel"/>
                <w:sz w:val="16"/>
                <w:szCs w:val="16"/>
              </w:rPr>
              <w:t xml:space="preserve">Heeft Inschrijver </w:t>
            </w:r>
            <w:r>
              <w:rPr>
                <w:rFonts w:ascii="Corbel" w:hAnsi="Corbel"/>
                <w:sz w:val="16"/>
                <w:szCs w:val="16"/>
              </w:rPr>
              <w:t>elektrotechnische</w:t>
            </w:r>
            <w:r w:rsidRPr="00531983">
              <w:rPr>
                <w:rFonts w:ascii="Corbel" w:hAnsi="Corbel"/>
                <w:sz w:val="16"/>
                <w:szCs w:val="16"/>
              </w:rPr>
              <w:t xml:space="preserve"> kennis en kunde van Opdrachtnemer met betrekking tot rioolgemalen ten behoeve van het transporteren van communaal afvalwater waarbinnen vuilwaterpompen worden toegepast (niet zijnde oppervlaktewatergemalen of bergingskelders).</w:t>
            </w:r>
          </w:p>
          <w:p w14:paraId="0AB126BA" w14:textId="77777777" w:rsidR="00531983" w:rsidRDefault="00531983" w:rsidP="001D18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  <w:p w14:paraId="35BBB07D" w14:textId="470A44E5" w:rsidR="002D5691" w:rsidRPr="002D5691" w:rsidRDefault="002D5691" w:rsidP="002D5691">
            <w:pPr>
              <w:rPr>
                <w:rFonts w:ascii="Corbel" w:hAnsi="Corbel"/>
                <w:sz w:val="16"/>
                <w:szCs w:val="16"/>
              </w:rPr>
            </w:pPr>
            <w:r w:rsidRPr="002D5691">
              <w:rPr>
                <w:rFonts w:ascii="Corbel" w:hAnsi="Corbel"/>
                <w:sz w:val="16"/>
                <w:szCs w:val="16"/>
              </w:rPr>
              <w:t>Heeft inschrijver de vaardigheid om de elektrotechnische configuratie van een schakel- en verdeelinrichting ten behoeve een rioolgemaal in natte en in droge uitvoering van de vuilwaterpompen te hebben ontworpen in e-plan en in de vorm van een functioneel ontwerp en uitvoeringsontwerp en deze te hebben geplaatst inclusief bijbehorende bekabeling, verlichting, meetinstrumenten etc.</w:t>
            </w:r>
          </w:p>
          <w:p w14:paraId="3B777F7C" w14:textId="7C6E8AF1" w:rsidR="002D5691" w:rsidRDefault="002D5691" w:rsidP="001D18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  <w:p w14:paraId="4F4730D8" w14:textId="018E86A0" w:rsidR="00531983" w:rsidRPr="001528FC" w:rsidRDefault="00531983" w:rsidP="001D18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</w:tcPr>
          <w:p w14:paraId="7929AD1A" w14:textId="77777777" w:rsidR="00C01507" w:rsidRPr="00614410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934121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614410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4EE2A818" w14:textId="77777777" w:rsidR="00C01507" w:rsidRPr="00614410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75117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614410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C01507" w:rsidRPr="00614410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C01507" w:rsidRPr="00614410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C01507" w:rsidRPr="001A17B8" w14:paraId="7357D8C6" w14:textId="77777777" w:rsidTr="00F4338A">
        <w:trPr>
          <w:trHeight w:val="1402"/>
          <w:jc w:val="center"/>
        </w:trPr>
        <w:tc>
          <w:tcPr>
            <w:tcW w:w="5076" w:type="dxa"/>
          </w:tcPr>
          <w:p w14:paraId="36CC678A" w14:textId="3BD4D6F0" w:rsidR="00B85F61" w:rsidRPr="001A17B8" w:rsidRDefault="00B85F61" w:rsidP="00F4338A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organisatie verricht in de periode van </w:t>
            </w:r>
            <w:r>
              <w:rPr>
                <w:rFonts w:ascii="Corbel" w:hAnsi="Corbel"/>
                <w:sz w:val="16"/>
                <w:szCs w:val="16"/>
              </w:rPr>
              <w:t>60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de Inschrijving. De complete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</w:tcPr>
          <w:p w14:paraId="5AACF392" w14:textId="77777777" w:rsidR="00C01507" w:rsidRPr="00A019E4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922525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38090B18" w14:textId="77777777" w:rsidR="00C01507" w:rsidRPr="00A019E4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775988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C01507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C01507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C01507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4DFB7681" w14:textId="77777777" w:rsidR="00C01507" w:rsidRPr="00A019E4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2FE0416" w14:textId="77777777" w:rsidR="00C01507" w:rsidRPr="00A019E4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5EF95F0" w14:textId="77777777" w:rsidR="00C01507" w:rsidRPr="00376FA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C01507" w:rsidRPr="001A17B8" w14:paraId="444CB946" w14:textId="77777777" w:rsidTr="00F4338A">
        <w:trPr>
          <w:trHeight w:val="507"/>
          <w:jc w:val="center"/>
        </w:trPr>
        <w:tc>
          <w:tcPr>
            <w:tcW w:w="5076" w:type="dxa"/>
          </w:tcPr>
          <w:p w14:paraId="0C2413CD" w14:textId="77777777" w:rsidR="00C01507" w:rsidRPr="001A17B8" w:rsidRDefault="00C01507" w:rsidP="00F4338A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</w:tcPr>
          <w:p w14:paraId="5F185A4A" w14:textId="77777777" w:rsidR="00C01507" w:rsidRPr="00376FA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C01507" w:rsidRPr="001A17B8" w14:paraId="37F46638" w14:textId="77777777" w:rsidTr="00F4338A">
        <w:trPr>
          <w:trHeight w:val="212"/>
          <w:jc w:val="center"/>
        </w:trPr>
        <w:tc>
          <w:tcPr>
            <w:tcW w:w="9017" w:type="dxa"/>
            <w:gridSpan w:val="2"/>
          </w:tcPr>
          <w:p w14:paraId="4E6C9DF4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C01507" w:rsidRPr="001A17B8" w14:paraId="6B4A0C1B" w14:textId="77777777" w:rsidTr="00F4338A">
        <w:trPr>
          <w:trHeight w:val="171"/>
          <w:jc w:val="center"/>
        </w:trPr>
        <w:tc>
          <w:tcPr>
            <w:tcW w:w="5076" w:type="dxa"/>
          </w:tcPr>
          <w:p w14:paraId="36023E3F" w14:textId="77777777" w:rsidR="00C01507" w:rsidRPr="001A17B8" w:rsidRDefault="00C01507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14410">
              <w:rPr>
                <w:rFonts w:ascii="Corbel" w:hAnsi="Corbel"/>
                <w:sz w:val="16"/>
                <w:szCs w:val="16"/>
                <w:lang w:val="nl-NL"/>
              </w:rPr>
              <w:t>Inschrijver verklaart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, door het naar volle tevreden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0F1AD0CE" w14:textId="77777777" w:rsidR="00C01507" w:rsidRPr="001A17B8" w:rsidRDefault="00C01507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2C9211E" w14:textId="77777777" w:rsidR="00C01507" w:rsidRPr="00376FA8" w:rsidRDefault="00C01507" w:rsidP="00F4338A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</w:tcPr>
          <w:p w14:paraId="49082ACE" w14:textId="77777777" w:rsidR="00C01507" w:rsidRPr="00A019E4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24431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595EEF6F" w14:textId="77777777" w:rsidR="00C01507" w:rsidRPr="001A17B8" w:rsidRDefault="001207C6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242089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150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1507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C01507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C01507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C01507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2A1463EC" w14:textId="77777777" w:rsidR="00C01507" w:rsidRPr="001A17B8" w:rsidRDefault="00C01507" w:rsidP="00F4338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2"/>
    </w:tbl>
    <w:p w14:paraId="62414D10" w14:textId="2BFBF456" w:rsidR="00930A77" w:rsidRDefault="00930A77">
      <w:pPr>
        <w:spacing w:after="200" w:line="276" w:lineRule="auto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930A77" w:rsidRPr="00CF3901" w14:paraId="7947B299" w14:textId="77777777" w:rsidTr="00BD3550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08C369A3" w14:textId="7BA54552" w:rsidR="00930A77" w:rsidRDefault="00930A77" w:rsidP="00BD3550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i/>
                <w:iCs/>
                <w:sz w:val="16"/>
                <w:szCs w:val="16"/>
              </w:rPr>
            </w:pPr>
            <w:r>
              <w:br w:type="page"/>
            </w:r>
            <w:r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Kerncompetentie </w:t>
            </w:r>
            <w:r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4</w:t>
            </w:r>
            <w:r w:rsidRPr="001528F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: </w:t>
            </w:r>
            <w:r>
              <w:rPr>
                <w:rFonts w:ascii="Corbel" w:hAnsi="Corbel"/>
                <w:i/>
                <w:iCs/>
                <w:sz w:val="16"/>
                <w:szCs w:val="16"/>
              </w:rPr>
              <w:t>Technische bekwaamheid als ontwerpcoördinator</w:t>
            </w:r>
          </w:p>
          <w:p w14:paraId="4BB852A7" w14:textId="2007D38E" w:rsidR="00930A77" w:rsidRPr="00697532" w:rsidRDefault="00930A77" w:rsidP="00BD35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  <w:r w:rsidRPr="00480E69">
              <w:rPr>
                <w:rFonts w:ascii="Corbel" w:hAnsi="Corbel"/>
                <w:sz w:val="16"/>
                <w:szCs w:val="16"/>
              </w:rPr>
              <w:t xml:space="preserve">Inschrijver heeft </w:t>
            </w:r>
            <w:r w:rsidRPr="005029D2">
              <w:rPr>
                <w:rFonts w:ascii="Corbel" w:hAnsi="Corbel"/>
                <w:sz w:val="16"/>
                <w:szCs w:val="16"/>
              </w:rPr>
              <w:t>voor minimaal één referentie-opdracht met een minimum opdrachtwaarde van €</w:t>
            </w:r>
            <w:r>
              <w:rPr>
                <w:rFonts w:ascii="Corbel" w:hAnsi="Corbel"/>
                <w:sz w:val="16"/>
                <w:szCs w:val="16"/>
              </w:rPr>
              <w:t>1</w:t>
            </w:r>
            <w:r w:rsidR="009755BC">
              <w:rPr>
                <w:rFonts w:ascii="Corbel" w:hAnsi="Corbel"/>
                <w:sz w:val="16"/>
                <w:szCs w:val="16"/>
              </w:rPr>
              <w:t>5</w:t>
            </w:r>
            <w:r w:rsidRPr="005029D2">
              <w:rPr>
                <w:rFonts w:ascii="Corbel" w:hAnsi="Corbel"/>
                <w:sz w:val="16"/>
                <w:szCs w:val="16"/>
              </w:rPr>
              <w:t>.000 excl. BTW</w:t>
            </w:r>
            <w:r>
              <w:rPr>
                <w:rFonts w:ascii="Corbel" w:hAnsi="Corbel"/>
                <w:sz w:val="16"/>
                <w:szCs w:val="16"/>
              </w:rPr>
              <w:t xml:space="preserve"> </w:t>
            </w:r>
            <w:r w:rsidRPr="00697532">
              <w:rPr>
                <w:rFonts w:ascii="Corbel" w:hAnsi="Corbel"/>
                <w:sz w:val="16"/>
                <w:szCs w:val="16"/>
              </w:rPr>
              <w:t xml:space="preserve"> integraal ontwerp</w:t>
            </w:r>
            <w:r>
              <w:rPr>
                <w:rFonts w:ascii="Corbel" w:hAnsi="Corbel"/>
                <w:sz w:val="16"/>
                <w:szCs w:val="16"/>
              </w:rPr>
              <w:t xml:space="preserve"> </w:t>
            </w:r>
            <w:r w:rsidRPr="00697532">
              <w:rPr>
                <w:rFonts w:ascii="Corbel" w:hAnsi="Corbel"/>
                <w:sz w:val="16"/>
                <w:szCs w:val="16"/>
              </w:rPr>
              <w:t>gecoördineerd. Het gaat om de ontwerpcoördinatie van een communaal</w:t>
            </w:r>
            <w:r w:rsidR="009755BC">
              <w:rPr>
                <w:rFonts w:ascii="Corbel" w:hAnsi="Corbel"/>
                <w:sz w:val="16"/>
                <w:szCs w:val="16"/>
              </w:rPr>
              <w:t xml:space="preserve"> </w:t>
            </w:r>
            <w:r w:rsidRPr="00697532">
              <w:rPr>
                <w:rFonts w:ascii="Corbel" w:hAnsi="Corbel"/>
                <w:sz w:val="16"/>
                <w:szCs w:val="16"/>
              </w:rPr>
              <w:t>werk (rioolgemaal) waarin de disciplines civiel/ bouwkundig, werktuigbouwkunde en elektrotechniek vertegenwoordigd waren.</w:t>
            </w:r>
          </w:p>
        </w:tc>
      </w:tr>
      <w:tr w:rsidR="00930A77" w:rsidRPr="001A17B8" w14:paraId="3726B5C8" w14:textId="77777777" w:rsidTr="00BD3550">
        <w:trPr>
          <w:jc w:val="center"/>
        </w:trPr>
        <w:tc>
          <w:tcPr>
            <w:tcW w:w="5076" w:type="dxa"/>
          </w:tcPr>
          <w:p w14:paraId="4E9B80EE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EAE1349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38D8C194" w14:textId="77777777" w:rsidTr="00BD3550">
        <w:trPr>
          <w:jc w:val="center"/>
        </w:trPr>
        <w:tc>
          <w:tcPr>
            <w:tcW w:w="5076" w:type="dxa"/>
          </w:tcPr>
          <w:p w14:paraId="63188076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3E0521A8" w14:textId="77777777" w:rsidR="00930A77" w:rsidRPr="001E36FF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5E90E5C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930A77" w:rsidRPr="001A17B8" w14:paraId="2D6AE55B" w14:textId="77777777" w:rsidTr="00BD3550">
        <w:trPr>
          <w:trHeight w:val="507"/>
          <w:jc w:val="center"/>
        </w:trPr>
        <w:tc>
          <w:tcPr>
            <w:tcW w:w="5076" w:type="dxa"/>
          </w:tcPr>
          <w:p w14:paraId="6E8722A7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1496358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774F86B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930A77" w:rsidRPr="001A17B8" w14:paraId="4D2F075E" w14:textId="77777777" w:rsidTr="00BD3550">
        <w:trPr>
          <w:jc w:val="center"/>
        </w:trPr>
        <w:tc>
          <w:tcPr>
            <w:tcW w:w="5076" w:type="dxa"/>
          </w:tcPr>
          <w:p w14:paraId="78EDAEA5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151E0EF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496D7800" w14:textId="77777777" w:rsidTr="00BD3550">
        <w:trPr>
          <w:jc w:val="center"/>
        </w:trPr>
        <w:tc>
          <w:tcPr>
            <w:tcW w:w="5076" w:type="dxa"/>
          </w:tcPr>
          <w:p w14:paraId="203A731F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7D5F3B28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48D62C0D" w14:textId="77777777" w:rsidTr="00BD3550">
        <w:trPr>
          <w:jc w:val="center"/>
        </w:trPr>
        <w:tc>
          <w:tcPr>
            <w:tcW w:w="5076" w:type="dxa"/>
          </w:tcPr>
          <w:p w14:paraId="07A16541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</w:tcPr>
          <w:p w14:paraId="55B62C81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4A2ABC4B" w14:textId="77777777" w:rsidTr="00BD3550">
        <w:trPr>
          <w:jc w:val="center"/>
        </w:trPr>
        <w:tc>
          <w:tcPr>
            <w:tcW w:w="5076" w:type="dxa"/>
          </w:tcPr>
          <w:p w14:paraId="5B64CABC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Indien de referentie-opdracht is uitgevoerd door een specifieke deelnemer aan Samenwerkingsverband of specifieke Derde waarop door </w:t>
            </w:r>
            <w:r w:rsidRPr="00614410">
              <w:rPr>
                <w:rFonts w:ascii="Corbel" w:hAnsi="Corbel"/>
                <w:sz w:val="16"/>
                <w:szCs w:val="16"/>
              </w:rPr>
              <w:t>Inschrijver een</w:t>
            </w:r>
            <w:r>
              <w:rPr>
                <w:rFonts w:ascii="Corbel" w:hAnsi="Corbel"/>
                <w:sz w:val="16"/>
                <w:szCs w:val="16"/>
              </w:rPr>
              <w:t xml:space="preserve"> beroep wordt gedaan: welke entiteit heeft deze referentie-opdracht uitgevoerd?</w:t>
            </w:r>
          </w:p>
        </w:tc>
        <w:tc>
          <w:tcPr>
            <w:tcW w:w="3941" w:type="dxa"/>
          </w:tcPr>
          <w:p w14:paraId="44C26A3C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17254C3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930A77" w:rsidRPr="001A17B8" w14:paraId="07AEA34A" w14:textId="77777777" w:rsidTr="00BD3550">
        <w:trPr>
          <w:jc w:val="center"/>
        </w:trPr>
        <w:tc>
          <w:tcPr>
            <w:tcW w:w="5076" w:type="dxa"/>
          </w:tcPr>
          <w:p w14:paraId="64866209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126BD67A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E0FCCAD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F2BF831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4DD467E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7E62FAF" w14:textId="77777777" w:rsidR="00930A77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</w:tcPr>
          <w:p w14:paraId="74C0133B" w14:textId="77777777" w:rsidR="00930A77" w:rsidRPr="00376FA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69ADA399" w14:textId="77777777" w:rsidTr="00BD3550">
        <w:trPr>
          <w:jc w:val="center"/>
        </w:trPr>
        <w:tc>
          <w:tcPr>
            <w:tcW w:w="5076" w:type="dxa"/>
          </w:tcPr>
          <w:p w14:paraId="51BB143D" w14:textId="091B7B05" w:rsidR="00930A77" w:rsidRDefault="00930A77" w:rsidP="00BD35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Heeft Inschrijver</w:t>
            </w:r>
            <w:r w:rsidRPr="00480E69">
              <w:rPr>
                <w:rFonts w:ascii="Corbel" w:hAnsi="Corbel"/>
                <w:sz w:val="16"/>
                <w:szCs w:val="16"/>
              </w:rPr>
              <w:t xml:space="preserve"> in de afgelopen  maanden voor </w:t>
            </w:r>
            <w:r>
              <w:rPr>
                <w:rFonts w:ascii="Corbel" w:hAnsi="Corbel"/>
                <w:sz w:val="16"/>
                <w:szCs w:val="16"/>
              </w:rPr>
              <w:t>de referentie-organisatie</w:t>
            </w:r>
            <w:r w:rsidRPr="00480E69">
              <w:rPr>
                <w:rFonts w:ascii="Corbel" w:hAnsi="Corbel"/>
                <w:sz w:val="16"/>
                <w:szCs w:val="16"/>
              </w:rPr>
              <w:t xml:space="preserve"> </w:t>
            </w:r>
            <w:r w:rsidRPr="00101B0F">
              <w:rPr>
                <w:rFonts w:ascii="Corbel" w:hAnsi="Corbel"/>
                <w:sz w:val="16"/>
                <w:szCs w:val="16"/>
              </w:rPr>
              <w:t xml:space="preserve">de bekwaamheid </w:t>
            </w:r>
            <w:r>
              <w:rPr>
                <w:rFonts w:ascii="Corbel" w:hAnsi="Corbel"/>
                <w:sz w:val="16"/>
                <w:szCs w:val="16"/>
              </w:rPr>
              <w:t>om</w:t>
            </w:r>
            <w:r w:rsidRPr="00101B0F">
              <w:rPr>
                <w:rFonts w:ascii="Corbel" w:hAnsi="Corbel"/>
                <w:sz w:val="16"/>
                <w:szCs w:val="16"/>
              </w:rPr>
              <w:t xml:space="preserve"> integrale ontwerpwerkzaamheden te coördineren. De ontwerpwerkzaamheden hoeven niet zelf uitgevoerd te zijn. Als ontwerpcoördinator was </w:t>
            </w:r>
            <w:r>
              <w:rPr>
                <w:rFonts w:ascii="Corbel" w:hAnsi="Corbel"/>
                <w:sz w:val="16"/>
                <w:szCs w:val="16"/>
              </w:rPr>
              <w:t>inschrijver</w:t>
            </w:r>
            <w:r w:rsidRPr="00101B0F">
              <w:rPr>
                <w:rFonts w:ascii="Corbel" w:hAnsi="Corbel"/>
                <w:sz w:val="16"/>
                <w:szCs w:val="16"/>
              </w:rPr>
              <w:t xml:space="preserve"> verantwoordelijk voor de procesmatige en vakinhoudelijke afstemming van de werkzaamheden van de ontwerpteamleden, c.q. de raakvlakken tussen de deelontwerpen voor civiele techniek/ bouwkunde</w:t>
            </w:r>
            <w:r w:rsidR="009755BC">
              <w:rPr>
                <w:rFonts w:ascii="Corbel" w:hAnsi="Corbel"/>
                <w:sz w:val="16"/>
                <w:szCs w:val="16"/>
              </w:rPr>
              <w:t>/ werktuigbouwkundig</w:t>
            </w:r>
            <w:r w:rsidRPr="00101B0F">
              <w:rPr>
                <w:rFonts w:ascii="Corbel" w:hAnsi="Corbel"/>
                <w:sz w:val="16"/>
                <w:szCs w:val="16"/>
              </w:rPr>
              <w:t xml:space="preserve"> en </w:t>
            </w:r>
            <w:r w:rsidR="009755BC">
              <w:rPr>
                <w:rFonts w:ascii="Corbel" w:hAnsi="Corbel"/>
                <w:sz w:val="16"/>
                <w:szCs w:val="16"/>
              </w:rPr>
              <w:t xml:space="preserve">elektrotechnische </w:t>
            </w:r>
            <w:r w:rsidRPr="00101B0F">
              <w:rPr>
                <w:rFonts w:ascii="Corbel" w:hAnsi="Corbel"/>
                <w:sz w:val="16"/>
                <w:szCs w:val="16"/>
              </w:rPr>
              <w:t>installaties.</w:t>
            </w:r>
          </w:p>
          <w:p w14:paraId="11045782" w14:textId="77777777" w:rsidR="00930A77" w:rsidRDefault="00930A77" w:rsidP="00BD35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  <w:p w14:paraId="6E9DC68E" w14:textId="77777777" w:rsidR="00930A77" w:rsidRPr="001528FC" w:rsidRDefault="00930A77" w:rsidP="00BD35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</w:tcPr>
          <w:p w14:paraId="35D7157F" w14:textId="77777777" w:rsidR="00930A77" w:rsidRPr="00614410" w:rsidRDefault="001207C6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2125107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614410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17606FCC" w14:textId="77777777" w:rsidR="00930A77" w:rsidRPr="00614410" w:rsidRDefault="001207C6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16066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61441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614410">
              <w:rPr>
                <w:rFonts w:ascii="Corbel" w:eastAsia="MS Gothic" w:hAnsi="Corbel"/>
                <w:sz w:val="16"/>
                <w:szCs w:val="16"/>
              </w:rPr>
              <w:t xml:space="preserve"> Nee </w:t>
            </w:r>
            <w:r w:rsidR="00930A77" w:rsidRPr="00614410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930A77" w:rsidRPr="00614410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</w:tc>
      </w:tr>
      <w:tr w:rsidR="00930A77" w:rsidRPr="001A17B8" w14:paraId="02472748" w14:textId="77777777" w:rsidTr="00BD3550">
        <w:trPr>
          <w:trHeight w:val="1402"/>
          <w:jc w:val="center"/>
        </w:trPr>
        <w:tc>
          <w:tcPr>
            <w:tcW w:w="5076" w:type="dxa"/>
          </w:tcPr>
          <w:p w14:paraId="456A1127" w14:textId="77777777" w:rsidR="00930A77" w:rsidRPr="001A17B8" w:rsidRDefault="00930A77" w:rsidP="00BD355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organisatie verricht in de periode van </w:t>
            </w:r>
            <w:r>
              <w:rPr>
                <w:rFonts w:ascii="Corbel" w:hAnsi="Corbel"/>
                <w:sz w:val="16"/>
                <w:szCs w:val="16"/>
              </w:rPr>
              <w:t>60</w:t>
            </w:r>
            <w:r w:rsidRPr="00614410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de Inschrijving. De complete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</w:tcPr>
          <w:p w14:paraId="1120E694" w14:textId="77777777" w:rsidR="00930A77" w:rsidRPr="00A019E4" w:rsidRDefault="001207C6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63949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363A7456" w14:textId="77777777" w:rsidR="00930A77" w:rsidRPr="00A019E4" w:rsidRDefault="001207C6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126428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930A77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930A77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930A77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7B8DE666" w14:textId="77777777" w:rsidR="00930A77" w:rsidRPr="00A019E4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DCCCB1F" w14:textId="77777777" w:rsidR="00930A77" w:rsidRPr="00A019E4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49925AE" w14:textId="77777777" w:rsidR="00930A77" w:rsidRPr="00376FA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930A77" w:rsidRPr="001A17B8" w14:paraId="58DA4CB5" w14:textId="77777777" w:rsidTr="00BD3550">
        <w:trPr>
          <w:trHeight w:val="507"/>
          <w:jc w:val="center"/>
        </w:trPr>
        <w:tc>
          <w:tcPr>
            <w:tcW w:w="5076" w:type="dxa"/>
          </w:tcPr>
          <w:p w14:paraId="7EBAA8EE" w14:textId="77777777" w:rsidR="00930A77" w:rsidRPr="001A17B8" w:rsidRDefault="00930A77" w:rsidP="00BD355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</w:tcPr>
          <w:p w14:paraId="59EFA002" w14:textId="77777777" w:rsidR="00930A77" w:rsidRPr="00376FA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930A77" w:rsidRPr="001A17B8" w14:paraId="0D0BECC2" w14:textId="77777777" w:rsidTr="00BD3550">
        <w:trPr>
          <w:trHeight w:val="212"/>
          <w:jc w:val="center"/>
        </w:trPr>
        <w:tc>
          <w:tcPr>
            <w:tcW w:w="9017" w:type="dxa"/>
            <w:gridSpan w:val="2"/>
          </w:tcPr>
          <w:p w14:paraId="49BDAFBE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930A77" w:rsidRPr="001A17B8" w14:paraId="64FB6075" w14:textId="77777777" w:rsidTr="00BD3550">
        <w:trPr>
          <w:trHeight w:val="171"/>
          <w:jc w:val="center"/>
        </w:trPr>
        <w:tc>
          <w:tcPr>
            <w:tcW w:w="5076" w:type="dxa"/>
          </w:tcPr>
          <w:p w14:paraId="1D869510" w14:textId="77777777" w:rsidR="00930A77" w:rsidRPr="001A17B8" w:rsidRDefault="00930A77" w:rsidP="00BD355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14410">
              <w:rPr>
                <w:rFonts w:ascii="Corbel" w:hAnsi="Corbel"/>
                <w:sz w:val="16"/>
                <w:szCs w:val="16"/>
                <w:lang w:val="nl-NL"/>
              </w:rPr>
              <w:t>Inschrijver verklaart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, door het naar volle tevreden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4F113E55" w14:textId="77777777" w:rsidR="00930A77" w:rsidRPr="001A17B8" w:rsidRDefault="00930A77" w:rsidP="00BD355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63913392" w14:textId="77777777" w:rsidR="00930A77" w:rsidRPr="00376FA8" w:rsidRDefault="00930A77" w:rsidP="00BD3550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</w:tcPr>
          <w:p w14:paraId="54744912" w14:textId="77777777" w:rsidR="00930A77" w:rsidRPr="00A019E4" w:rsidRDefault="001207C6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9625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0C241A00" w14:textId="77777777" w:rsidR="00930A77" w:rsidRPr="001A17B8" w:rsidRDefault="001207C6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2136215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77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30A77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930A77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930A77" w:rsidRPr="00484BC6">
              <w:rPr>
                <w:rFonts w:ascii="Corbel" w:eastAsia="MS Gothic" w:hAnsi="Corbel"/>
                <w:sz w:val="16"/>
                <w:szCs w:val="16"/>
              </w:rPr>
              <w:sym w:font="Wingdings" w:char="F0E0"/>
            </w:r>
            <w:r w:rsidR="00930A77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60061909" w14:textId="77777777" w:rsidR="00930A77" w:rsidRPr="001A17B8" w:rsidRDefault="00930A77" w:rsidP="00BD355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39E457FA" w14:textId="77777777" w:rsidR="00287178" w:rsidRDefault="00287178" w:rsidP="0088099E">
      <w:pPr>
        <w:spacing w:after="200" w:line="276" w:lineRule="auto"/>
      </w:pPr>
    </w:p>
    <w:sectPr w:rsidR="00287178" w:rsidSect="00376FA8">
      <w:footerReference w:type="default" r:id="rId10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9F495" w14:textId="77777777" w:rsidR="00C9076E" w:rsidRDefault="00C9076E" w:rsidP="00A57DF0">
      <w:pPr>
        <w:spacing w:line="240" w:lineRule="auto"/>
      </w:pPr>
      <w:r>
        <w:separator/>
      </w:r>
    </w:p>
  </w:endnote>
  <w:endnote w:type="continuationSeparator" w:id="0">
    <w:p w14:paraId="2AEFCBCC" w14:textId="77777777" w:rsidR="00C9076E" w:rsidRDefault="00C9076E" w:rsidP="00A57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-277105462"/>
      <w:docPartObj>
        <w:docPartGallery w:val="Page Numbers (Bottom of Page)"/>
        <w:docPartUnique/>
      </w:docPartObj>
    </w:sdtPr>
    <w:sdtEndPr/>
    <w:sdtContent>
      <w:p w14:paraId="72FB9A38" w14:textId="77777777" w:rsidR="00FF239A" w:rsidRPr="00FF239A" w:rsidRDefault="00FF239A">
        <w:pPr>
          <w:pStyle w:val="Voettekst"/>
          <w:jc w:val="right"/>
          <w:rPr>
            <w:rFonts w:ascii="Corbel" w:hAnsi="Corbel"/>
          </w:rPr>
        </w:pPr>
        <w:r w:rsidRPr="00FF239A">
          <w:rPr>
            <w:rFonts w:ascii="Corbel" w:hAnsi="Corbel"/>
          </w:rPr>
          <w:fldChar w:fldCharType="begin"/>
        </w:r>
        <w:r w:rsidRPr="00FF239A">
          <w:rPr>
            <w:rFonts w:ascii="Corbel" w:hAnsi="Corbel"/>
          </w:rPr>
          <w:instrText>PAGE   \* MERGEFORMAT</w:instrText>
        </w:r>
        <w:r w:rsidRPr="00FF239A">
          <w:rPr>
            <w:rFonts w:ascii="Corbel" w:hAnsi="Corbel"/>
          </w:rPr>
          <w:fldChar w:fldCharType="separate"/>
        </w:r>
        <w:r w:rsidR="00087AF2">
          <w:rPr>
            <w:rFonts w:ascii="Corbel" w:hAnsi="Corbel"/>
            <w:noProof/>
          </w:rPr>
          <w:t>1</w:t>
        </w:r>
        <w:r w:rsidRPr="00FF239A">
          <w:rPr>
            <w:rFonts w:ascii="Corbel" w:hAnsi="Corbel"/>
          </w:rPr>
          <w:fldChar w:fldCharType="end"/>
        </w:r>
      </w:p>
    </w:sdtContent>
  </w:sdt>
  <w:p w14:paraId="395840F8" w14:textId="77777777" w:rsidR="00FF239A" w:rsidRDefault="00FF239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5654C" w14:textId="77777777" w:rsidR="00C9076E" w:rsidRDefault="00C9076E" w:rsidP="00A57DF0">
      <w:pPr>
        <w:spacing w:line="240" w:lineRule="auto"/>
      </w:pPr>
      <w:r>
        <w:separator/>
      </w:r>
    </w:p>
  </w:footnote>
  <w:footnote w:type="continuationSeparator" w:id="0">
    <w:p w14:paraId="67A633AB" w14:textId="77777777" w:rsidR="00C9076E" w:rsidRDefault="00C9076E" w:rsidP="00A57D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81AB4"/>
    <w:multiLevelType w:val="hybridMultilevel"/>
    <w:tmpl w:val="940289A6"/>
    <w:lvl w:ilvl="0" w:tplc="0B5E82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2A66DD3"/>
    <w:multiLevelType w:val="hybridMultilevel"/>
    <w:tmpl w:val="4B5448D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B10DE"/>
    <w:multiLevelType w:val="hybridMultilevel"/>
    <w:tmpl w:val="B492EDB2"/>
    <w:lvl w:ilvl="0" w:tplc="2102C7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7589222">
    <w:abstractNumId w:val="0"/>
  </w:num>
  <w:num w:numId="2" w16cid:durableId="116534161">
    <w:abstractNumId w:val="1"/>
  </w:num>
  <w:num w:numId="3" w16cid:durableId="1353803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CD3"/>
    <w:rsid w:val="00062232"/>
    <w:rsid w:val="00064E11"/>
    <w:rsid w:val="00066D48"/>
    <w:rsid w:val="00087AF2"/>
    <w:rsid w:val="0009703A"/>
    <w:rsid w:val="000A2B31"/>
    <w:rsid w:val="000A5C56"/>
    <w:rsid w:val="000E4734"/>
    <w:rsid w:val="00100A15"/>
    <w:rsid w:val="00101B0F"/>
    <w:rsid w:val="00107DD1"/>
    <w:rsid w:val="001207C6"/>
    <w:rsid w:val="00125F21"/>
    <w:rsid w:val="00126D46"/>
    <w:rsid w:val="00133F0C"/>
    <w:rsid w:val="0015252D"/>
    <w:rsid w:val="001528FC"/>
    <w:rsid w:val="00161D1A"/>
    <w:rsid w:val="00166589"/>
    <w:rsid w:val="00187199"/>
    <w:rsid w:val="00193623"/>
    <w:rsid w:val="001949FE"/>
    <w:rsid w:val="00196306"/>
    <w:rsid w:val="001A5577"/>
    <w:rsid w:val="001D18B1"/>
    <w:rsid w:val="001E36FF"/>
    <w:rsid w:val="002018A4"/>
    <w:rsid w:val="00202745"/>
    <w:rsid w:val="00255F02"/>
    <w:rsid w:val="00287178"/>
    <w:rsid w:val="002B3889"/>
    <w:rsid w:val="002D5691"/>
    <w:rsid w:val="002D69F5"/>
    <w:rsid w:val="00301B20"/>
    <w:rsid w:val="00303149"/>
    <w:rsid w:val="00304873"/>
    <w:rsid w:val="00314744"/>
    <w:rsid w:val="003265BB"/>
    <w:rsid w:val="0034766D"/>
    <w:rsid w:val="00376002"/>
    <w:rsid w:val="00376FA8"/>
    <w:rsid w:val="00386925"/>
    <w:rsid w:val="00390795"/>
    <w:rsid w:val="003D26BC"/>
    <w:rsid w:val="00400DB8"/>
    <w:rsid w:val="00402EDB"/>
    <w:rsid w:val="004045F0"/>
    <w:rsid w:val="004308BC"/>
    <w:rsid w:val="0046194B"/>
    <w:rsid w:val="0047548D"/>
    <w:rsid w:val="00480E69"/>
    <w:rsid w:val="00484BEE"/>
    <w:rsid w:val="00486C97"/>
    <w:rsid w:val="00496AF9"/>
    <w:rsid w:val="004B1FA2"/>
    <w:rsid w:val="004F6784"/>
    <w:rsid w:val="005029D2"/>
    <w:rsid w:val="00513294"/>
    <w:rsid w:val="00520270"/>
    <w:rsid w:val="005256BB"/>
    <w:rsid w:val="0053107B"/>
    <w:rsid w:val="00531983"/>
    <w:rsid w:val="005375DA"/>
    <w:rsid w:val="00577D9B"/>
    <w:rsid w:val="00585D38"/>
    <w:rsid w:val="005B50C8"/>
    <w:rsid w:val="005C0505"/>
    <w:rsid w:val="00610E8D"/>
    <w:rsid w:val="00611FA1"/>
    <w:rsid w:val="00614410"/>
    <w:rsid w:val="00615585"/>
    <w:rsid w:val="00632837"/>
    <w:rsid w:val="00677CD3"/>
    <w:rsid w:val="006865EE"/>
    <w:rsid w:val="00694CC4"/>
    <w:rsid w:val="00697532"/>
    <w:rsid w:val="006B2C5A"/>
    <w:rsid w:val="006B74A7"/>
    <w:rsid w:val="006E7A76"/>
    <w:rsid w:val="007016D3"/>
    <w:rsid w:val="00702A25"/>
    <w:rsid w:val="007134A6"/>
    <w:rsid w:val="0073306C"/>
    <w:rsid w:val="007576F1"/>
    <w:rsid w:val="00757B6B"/>
    <w:rsid w:val="00763383"/>
    <w:rsid w:val="007636FB"/>
    <w:rsid w:val="007650B2"/>
    <w:rsid w:val="0076656B"/>
    <w:rsid w:val="00780096"/>
    <w:rsid w:val="00784E7B"/>
    <w:rsid w:val="007B2A9F"/>
    <w:rsid w:val="007B79F3"/>
    <w:rsid w:val="007C226C"/>
    <w:rsid w:val="00821922"/>
    <w:rsid w:val="008717DD"/>
    <w:rsid w:val="00871C5B"/>
    <w:rsid w:val="008734FF"/>
    <w:rsid w:val="00874F2A"/>
    <w:rsid w:val="008769D7"/>
    <w:rsid w:val="0088099E"/>
    <w:rsid w:val="008A1C25"/>
    <w:rsid w:val="008A5C68"/>
    <w:rsid w:val="008B68FD"/>
    <w:rsid w:val="009021FD"/>
    <w:rsid w:val="00904410"/>
    <w:rsid w:val="00911E99"/>
    <w:rsid w:val="00930A77"/>
    <w:rsid w:val="009545BC"/>
    <w:rsid w:val="0096537C"/>
    <w:rsid w:val="009755BC"/>
    <w:rsid w:val="00993CE2"/>
    <w:rsid w:val="009A75C8"/>
    <w:rsid w:val="00A019E4"/>
    <w:rsid w:val="00A175BD"/>
    <w:rsid w:val="00A5341B"/>
    <w:rsid w:val="00A5788F"/>
    <w:rsid w:val="00A57DF0"/>
    <w:rsid w:val="00A673F4"/>
    <w:rsid w:val="00A73BEF"/>
    <w:rsid w:val="00AA1019"/>
    <w:rsid w:val="00AC2205"/>
    <w:rsid w:val="00AC320A"/>
    <w:rsid w:val="00AE71DB"/>
    <w:rsid w:val="00B14B53"/>
    <w:rsid w:val="00B6366A"/>
    <w:rsid w:val="00B85F61"/>
    <w:rsid w:val="00BE3E21"/>
    <w:rsid w:val="00C01507"/>
    <w:rsid w:val="00C12F22"/>
    <w:rsid w:val="00C56519"/>
    <w:rsid w:val="00C61B32"/>
    <w:rsid w:val="00C71CF2"/>
    <w:rsid w:val="00C9076E"/>
    <w:rsid w:val="00CD0120"/>
    <w:rsid w:val="00CE7F7A"/>
    <w:rsid w:val="00CF05E3"/>
    <w:rsid w:val="00D02207"/>
    <w:rsid w:val="00D02C22"/>
    <w:rsid w:val="00D06D74"/>
    <w:rsid w:val="00D155E8"/>
    <w:rsid w:val="00D553C5"/>
    <w:rsid w:val="00D82414"/>
    <w:rsid w:val="00D9293D"/>
    <w:rsid w:val="00DA053F"/>
    <w:rsid w:val="00DF1957"/>
    <w:rsid w:val="00E175F3"/>
    <w:rsid w:val="00E238E9"/>
    <w:rsid w:val="00E41F4A"/>
    <w:rsid w:val="00E57948"/>
    <w:rsid w:val="00E67666"/>
    <w:rsid w:val="00E76EC8"/>
    <w:rsid w:val="00EA27AE"/>
    <w:rsid w:val="00EA4F61"/>
    <w:rsid w:val="00EB15F4"/>
    <w:rsid w:val="00EB4951"/>
    <w:rsid w:val="00EB6D63"/>
    <w:rsid w:val="00ED44E1"/>
    <w:rsid w:val="00EE78F2"/>
    <w:rsid w:val="00EF5A28"/>
    <w:rsid w:val="00F05683"/>
    <w:rsid w:val="00F07632"/>
    <w:rsid w:val="00F3262F"/>
    <w:rsid w:val="00F4066C"/>
    <w:rsid w:val="00F46D73"/>
    <w:rsid w:val="00F671BA"/>
    <w:rsid w:val="00F963ED"/>
    <w:rsid w:val="00F97021"/>
    <w:rsid w:val="00FB432E"/>
    <w:rsid w:val="00FD6B61"/>
    <w:rsid w:val="00FE135A"/>
    <w:rsid w:val="00FE6939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F50ED"/>
  <w15:docId w15:val="{E5861203-63BA-4E15-8A3F-0B60A0797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50B2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650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7650B2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7650B2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7650B2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7650B2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7650B2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  <w:style w:type="paragraph" w:styleId="Lijstalinea">
    <w:name w:val="List Paragraph"/>
    <w:aliases w:val="Kop 1.1,opsomming 1,3 *-,3 * -,Opsomtekens"/>
    <w:basedOn w:val="Standaard"/>
    <w:link w:val="LijstalineaChar"/>
    <w:uiPriority w:val="34"/>
    <w:qFormat/>
    <w:rsid w:val="007B2A9F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LijstalineaChar">
    <w:name w:val="Lijstalinea Char"/>
    <w:aliases w:val="Kop 1.1 Char,opsomming 1 Char,3 *- Char,3 * - Char,Opsomtekens Char"/>
    <w:basedOn w:val="Standaardalinea-lettertype"/>
    <w:link w:val="Lijstalinea"/>
    <w:uiPriority w:val="34"/>
    <w:locked/>
    <w:rsid w:val="007B2A9F"/>
    <w:rPr>
      <w:rFonts w:ascii="Calibri" w:eastAsia="Calibri" w:hAnsi="Calibri" w:cs="Times New Roman"/>
      <w:lang w:val="en-US"/>
    </w:rPr>
  </w:style>
  <w:style w:type="table" w:styleId="Tabelraster">
    <w:name w:val="Table Grid"/>
    <w:basedOn w:val="Standaardtabel"/>
    <w:uiPriority w:val="59"/>
    <w:rsid w:val="00D1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2A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2A25"/>
    <w:rPr>
      <w:rFonts w:ascii="Tahoma" w:eastAsia="Times New Roman" w:hAnsi="Tahoma" w:cs="Tahoma"/>
      <w:spacing w:val="5"/>
      <w:sz w:val="16"/>
      <w:szCs w:val="16"/>
      <w:lang w:eastAsia="nl-NL"/>
    </w:rPr>
  </w:style>
  <w:style w:type="paragraph" w:styleId="Revisie">
    <w:name w:val="Revision"/>
    <w:hidden/>
    <w:uiPriority w:val="99"/>
    <w:semiHidden/>
    <w:rsid w:val="00615585"/>
    <w:pPr>
      <w:spacing w:after="0" w:line="240" w:lineRule="auto"/>
    </w:pPr>
    <w:rPr>
      <w:rFonts w:ascii="Verdana" w:eastAsia="Times New Roman" w:hAnsi="Verdana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anEggink\Pro10\Pro10%20-%20Data\Kennisdomeinen\0.%20Aanbestedingstemplates\9.%20Overige%20veel%20voorkomende%20bijlagen\6mei22_Bijlage%20Format%20kerncompet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8" ma:contentTypeDescription="Een nieuw document maken." ma:contentTypeScope="" ma:versionID="21727c49b5a3a988d82619d4b80b2d3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5eaf324144a8dcb0e7766acae17d3185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Props1.xml><?xml version="1.0" encoding="utf-8"?>
<ds:datastoreItem xmlns:ds="http://schemas.openxmlformats.org/officeDocument/2006/customXml" ds:itemID="{0BF2240F-9FD4-43C8-A87E-3CBF9C6A2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A6EA2C-2CBB-433B-83A0-8ADBBDE7E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137766-1D0D-4887-8ECA-7BC4F645D14F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6mei22_Bijlage Format kerncompetenties</Template>
  <TotalTime>0</TotalTime>
  <Pages>4</Pages>
  <Words>1585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 Eggink</dc:creator>
  <cp:lastModifiedBy>Kanselaar, Marcel</cp:lastModifiedBy>
  <cp:revision>99</cp:revision>
  <dcterms:created xsi:type="dcterms:W3CDTF">2025-05-06T10:35:00Z</dcterms:created>
  <dcterms:modified xsi:type="dcterms:W3CDTF">2025-12-15T09:09:00Z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45500</vt:r8>
  </property>
  <property fmtid="{D5CDD505-2E9C-101B-9397-08002B2CF9AE}" pid="4" name="MediaServiceImageTags">
    <vt:lpwstr/>
  </property>
</Properties>
</file>